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6626" w:rsidRDefault="004D6626" w:rsidP="004D6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Marion JOHNSON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:rsidR="004D6626" w:rsidRDefault="004D6626" w:rsidP="004D6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:rsidR="004D6626" w:rsidRDefault="004D6626" w:rsidP="004D6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26" w:rsidRDefault="004D6626" w:rsidP="004D6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26" w:rsidRDefault="004D6626" w:rsidP="004D6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Oct.1478</w:t>
      </w:r>
      <w:r>
        <w:rPr>
          <w:rFonts w:ascii="Times New Roman" w:hAnsi="Times New Roman" w:cs="Times New Roman"/>
          <w:sz w:val="24"/>
          <w:szCs w:val="24"/>
        </w:rPr>
        <w:tab/>
        <w:t>John Garton of York(q.v.) brought a plaint of trespass against her at</w:t>
      </w:r>
    </w:p>
    <w:p w:rsidR="004D6626" w:rsidRDefault="004D6626" w:rsidP="004D6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Sheriffs’ Court.</w:t>
      </w:r>
    </w:p>
    <w:p w:rsidR="004D6626" w:rsidRDefault="004D6626" w:rsidP="004D6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</w:t>
      </w:r>
      <w:proofErr w:type="gramStart"/>
      <w:r>
        <w:rPr>
          <w:rFonts w:ascii="Times New Roman" w:hAnsi="Times New Roman" w:cs="Times New Roman"/>
          <w:sz w:val="24"/>
          <w:szCs w:val="24"/>
        </w:rPr>
        <w:t>M.Stell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p.10)</w:t>
      </w:r>
    </w:p>
    <w:p w:rsidR="004D6626" w:rsidRDefault="004D6626" w:rsidP="004D6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26" w:rsidRDefault="004D6626" w:rsidP="004D6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26" w:rsidRDefault="004D6626" w:rsidP="004D6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May 2017</w:t>
      </w:r>
    </w:p>
    <w:p w:rsidR="006B2F86" w:rsidRPr="00E71FC3" w:rsidRDefault="004D662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6626" w:rsidRDefault="004D6626" w:rsidP="00E71FC3">
      <w:pPr>
        <w:spacing w:after="0" w:line="240" w:lineRule="auto"/>
      </w:pPr>
      <w:r>
        <w:separator/>
      </w:r>
    </w:p>
  </w:endnote>
  <w:endnote w:type="continuationSeparator" w:id="0">
    <w:p w:rsidR="004D6626" w:rsidRDefault="004D66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6626" w:rsidRDefault="004D6626" w:rsidP="00E71FC3">
      <w:pPr>
        <w:spacing w:after="0" w:line="240" w:lineRule="auto"/>
      </w:pPr>
      <w:r>
        <w:separator/>
      </w:r>
    </w:p>
  </w:footnote>
  <w:footnote w:type="continuationSeparator" w:id="0">
    <w:p w:rsidR="004D6626" w:rsidRDefault="004D66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626"/>
    <w:rsid w:val="001A7C09"/>
    <w:rsid w:val="004D662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DD1322-D8B0-4250-9A43-73A1A8ABA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6626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2018-01-01T21:47:00Z</dcterms:created>
  <dcterms:modified xsi:type="dcterms:W3CDTF">2018-01-01T21:48:00Z</dcterms:modified>
</cp:coreProperties>
</file>